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024034" w14:textId="60688424" w:rsidR="006B2F86" w:rsidRDefault="0073079C" w:rsidP="00E71FC3">
      <w:pPr>
        <w:pStyle w:val="NoSpacing"/>
      </w:pPr>
      <w:r>
        <w:rPr>
          <w:u w:val="single"/>
        </w:rPr>
        <w:t>Henry a CHIRCHE</w:t>
      </w:r>
      <w:r>
        <w:t xml:space="preserve">  </w:t>
      </w:r>
      <w:proofErr w:type="gramStart"/>
      <w:r>
        <w:t xml:space="preserve">   (</w:t>
      </w:r>
      <w:proofErr w:type="gramEnd"/>
      <w:r>
        <w:t>d.1509-10)</w:t>
      </w:r>
    </w:p>
    <w:p w14:paraId="24A24953" w14:textId="26674064" w:rsidR="0073079C" w:rsidRDefault="0073079C" w:rsidP="00E71FC3">
      <w:pPr>
        <w:pStyle w:val="NoSpacing"/>
      </w:pPr>
      <w:r>
        <w:t xml:space="preserve">of </w:t>
      </w:r>
      <w:proofErr w:type="spellStart"/>
      <w:r>
        <w:t>Lenham</w:t>
      </w:r>
      <w:proofErr w:type="spellEnd"/>
      <w:r>
        <w:t>, Kent.</w:t>
      </w:r>
    </w:p>
    <w:p w14:paraId="621E090B" w14:textId="354DDBF4" w:rsidR="0073079C" w:rsidRDefault="0073079C" w:rsidP="00E71FC3">
      <w:pPr>
        <w:pStyle w:val="NoSpacing"/>
      </w:pPr>
    </w:p>
    <w:p w14:paraId="06FBDF7C" w14:textId="07B9423C" w:rsidR="0073079C" w:rsidRDefault="0073079C" w:rsidP="00E71FC3">
      <w:pPr>
        <w:pStyle w:val="NoSpacing"/>
      </w:pPr>
    </w:p>
    <w:p w14:paraId="692EB563" w14:textId="22FA8E88" w:rsidR="0073079C" w:rsidRDefault="0073079C" w:rsidP="00E71FC3">
      <w:pPr>
        <w:pStyle w:val="NoSpacing"/>
      </w:pPr>
      <w:r>
        <w:tab/>
        <w:t>1509</w:t>
      </w:r>
      <w:r>
        <w:tab/>
        <w:t>He made his Will.</w:t>
      </w:r>
    </w:p>
    <w:p w14:paraId="013AB095" w14:textId="5B98BF0C" w:rsidR="0073079C" w:rsidRDefault="0073079C" w:rsidP="0073079C">
      <w:pPr>
        <w:pStyle w:val="NoSpacing"/>
      </w:pPr>
      <w:r>
        <w:tab/>
      </w:r>
      <w:r>
        <w:tab/>
        <w:t>(</w:t>
      </w:r>
      <w:proofErr w:type="gramStart"/>
      <w:r>
        <w:rPr>
          <w:u w:val="single"/>
        </w:rPr>
        <w:t>https://wills.canterbury-cathedral.org</w:t>
      </w:r>
      <w:r>
        <w:t xml:space="preserve">  Register</w:t>
      </w:r>
      <w:proofErr w:type="gramEnd"/>
      <w:r>
        <w:t xml:space="preserve"> ref. PRC/17/11/201a)</w:t>
      </w:r>
    </w:p>
    <w:p w14:paraId="0DE61723" w14:textId="4BD9095D" w:rsidR="0073079C" w:rsidRDefault="0073079C" w:rsidP="0073079C">
      <w:pPr>
        <w:pStyle w:val="NoSpacing"/>
      </w:pPr>
      <w:r>
        <w:tab/>
        <w:t>1510</w:t>
      </w:r>
      <w:r>
        <w:tab/>
        <w:t>Probate of his Will.  (ibid.)</w:t>
      </w:r>
    </w:p>
    <w:p w14:paraId="604923AD" w14:textId="70EA9D74" w:rsidR="0073079C" w:rsidRDefault="0073079C" w:rsidP="0073079C">
      <w:pPr>
        <w:pStyle w:val="NoSpacing"/>
      </w:pPr>
    </w:p>
    <w:p w14:paraId="73A763C6" w14:textId="77AB8DD9" w:rsidR="0073079C" w:rsidRDefault="0073079C" w:rsidP="0073079C">
      <w:pPr>
        <w:pStyle w:val="NoSpacing"/>
      </w:pPr>
    </w:p>
    <w:p w14:paraId="0B6DC5D5" w14:textId="3B610F95" w:rsidR="0073079C" w:rsidRPr="0073079C" w:rsidRDefault="0073079C" w:rsidP="0073079C">
      <w:pPr>
        <w:pStyle w:val="NoSpacing"/>
      </w:pPr>
      <w:r>
        <w:t>18 February 2018</w:t>
      </w:r>
      <w:bookmarkStart w:id="0" w:name="_GoBack"/>
      <w:bookmarkEnd w:id="0"/>
    </w:p>
    <w:sectPr w:rsidR="0073079C" w:rsidRPr="0073079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915BE5" w14:textId="77777777" w:rsidR="0073079C" w:rsidRDefault="0073079C" w:rsidP="00E71FC3">
      <w:pPr>
        <w:spacing w:after="0" w:line="240" w:lineRule="auto"/>
      </w:pPr>
      <w:r>
        <w:separator/>
      </w:r>
    </w:p>
  </w:endnote>
  <w:endnote w:type="continuationSeparator" w:id="0">
    <w:p w14:paraId="4224B622" w14:textId="77777777" w:rsidR="0073079C" w:rsidRDefault="0073079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0EC0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65D42C" w14:textId="77777777" w:rsidR="0073079C" w:rsidRDefault="0073079C" w:rsidP="00E71FC3">
      <w:pPr>
        <w:spacing w:after="0" w:line="240" w:lineRule="auto"/>
      </w:pPr>
      <w:r>
        <w:separator/>
      </w:r>
    </w:p>
  </w:footnote>
  <w:footnote w:type="continuationSeparator" w:id="0">
    <w:p w14:paraId="776EC8DC" w14:textId="77777777" w:rsidR="0073079C" w:rsidRDefault="0073079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79C"/>
    <w:rsid w:val="001A7C09"/>
    <w:rsid w:val="00577BD5"/>
    <w:rsid w:val="00656CBA"/>
    <w:rsid w:val="006A1F77"/>
    <w:rsid w:val="0073079C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6A8687"/>
  <w15:chartTrackingRefBased/>
  <w15:docId w15:val="{4C2D4707-D09F-4B1F-B323-AC84B9DA5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2018-02-18T11:34:00Z</dcterms:created>
  <dcterms:modified xsi:type="dcterms:W3CDTF">2018-02-18T11:36:00Z</dcterms:modified>
</cp:coreProperties>
</file>